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Barnsley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Barnsley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Barnsley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Barnsley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Barnsley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Barnsley South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60.5% </w:t>
      </w:r>
      <w:r w:rsidRPr="004747BF">
        <w:rPr>
          <w:rFonts w:ascii="Libre Franklin Light" w:eastAsia="Times New Roman" w:hAnsi="Libre Franklin Light" w:cs="Calibri Light"/>
        </w:rPr>
        <w:t xml:space="preserve">of those respondents classified as PGSI 8+ in Barnsley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Barnsley South is estimated to be </w:t>
      </w:r>
      <w:r w:rsidRPr="00773DF7">
        <w:rPr>
          <w:rFonts w:ascii="Libre Franklin Light" w:eastAsia="Times New Roman" w:hAnsi="Libre Franklin Light" w:cs="Calibri Light"/>
          <w:b/>
          <w:bCs/>
          <w:color w:val="C45911" w:themeColor="accent2" w:themeShade="BF"/>
        </w:rPr>
        <w:t xml:space="preserve">£2,461,137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Barnsley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Barnsley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Barnsley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Barnsley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rnsley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Barnsley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rnsley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Barnsley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Barnsley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rnsley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Barnsley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12.8%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Barnsley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Barnsley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Barnsley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Barnsley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Barnsley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£2,461,137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Barnsley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£40,088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£829,040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£59,389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£16,703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£30,623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£1,485,294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£2,461,137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Barnsley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Barnsley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Barnsley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Barnsley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Barnsley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Barnsley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Barnsley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Barnsley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Barnsley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Barnsley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Barnsley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Barnsley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845C321-46B3-47D4-A3A0-F7CA12CA80F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